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183F" w14:textId="574B5F81" w:rsidR="000721FC" w:rsidRPr="00970053" w:rsidRDefault="000721FC" w:rsidP="000721FC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14:paraId="2DAB1802" w14:textId="77777777" w:rsidR="000721FC" w:rsidRDefault="000721FC" w:rsidP="000556E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27E07ABE" w14:textId="15301638" w:rsidR="00555674" w:rsidRDefault="00555674" w:rsidP="00302F4D">
      <w:pPr>
        <w:spacing w:line="276" w:lineRule="auto"/>
        <w:rPr>
          <w:rStyle w:val="Gasstyl1"/>
        </w:rPr>
      </w:pPr>
    </w:p>
    <w:p w14:paraId="70D1106C" w14:textId="77777777" w:rsidR="0005382A" w:rsidRPr="00E47905" w:rsidRDefault="0005382A" w:rsidP="00302F4D">
      <w:pPr>
        <w:spacing w:line="276" w:lineRule="auto"/>
        <w:rPr>
          <w:rStyle w:val="Gasstyl1"/>
        </w:rPr>
      </w:pPr>
    </w:p>
    <w:p w14:paraId="69D19DAB" w14:textId="77777777" w:rsidR="001F76CB" w:rsidRDefault="001F76CB" w:rsidP="00302F4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bezpieczeństwie dla gości</w:t>
      </w:r>
    </w:p>
    <w:p w14:paraId="299A9060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dotycząca jednorazowego wejścia gościa/grupy na teren obiektu</w:t>
      </w:r>
      <w:r w:rsidRPr="005B514A">
        <w:rPr>
          <w:b/>
          <w:sz w:val="24"/>
          <w:szCs w:val="24"/>
        </w:rPr>
        <w:t xml:space="preserve"> o zwiększonym poziomie zagrożeń</w:t>
      </w:r>
      <w:r>
        <w:rPr>
          <w:b/>
          <w:sz w:val="24"/>
          <w:szCs w:val="24"/>
        </w:rPr>
        <w:t xml:space="preserve">  w tym obiektu / przestrzeni zagrożonej</w:t>
      </w:r>
      <w:r w:rsidRPr="005B514A">
        <w:rPr>
          <w:b/>
          <w:sz w:val="24"/>
          <w:szCs w:val="24"/>
        </w:rPr>
        <w:t xml:space="preserve"> wybuchem należących</w:t>
      </w:r>
      <w:r>
        <w:rPr>
          <w:b/>
          <w:sz w:val="24"/>
          <w:szCs w:val="24"/>
        </w:rPr>
        <w:t xml:space="preserve"> </w:t>
      </w:r>
      <w:r w:rsidRPr="005B514A">
        <w:rPr>
          <w:b/>
          <w:sz w:val="24"/>
          <w:szCs w:val="24"/>
        </w:rPr>
        <w:t>do</w:t>
      </w:r>
    </w:p>
    <w:p w14:paraId="29A171E4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 w:rsidRPr="005B514A">
        <w:rPr>
          <w:b/>
          <w:sz w:val="24"/>
          <w:szCs w:val="24"/>
        </w:rPr>
        <w:t>Operatora Ga</w:t>
      </w:r>
      <w:r>
        <w:rPr>
          <w:b/>
          <w:sz w:val="24"/>
          <w:szCs w:val="24"/>
        </w:rPr>
        <w:t>zociągów Przesyłowych GAZ-SYSTEM</w:t>
      </w:r>
      <w:r w:rsidRPr="005B514A">
        <w:rPr>
          <w:b/>
          <w:sz w:val="24"/>
          <w:szCs w:val="24"/>
        </w:rPr>
        <w:t xml:space="preserve"> S.A.</w:t>
      </w:r>
    </w:p>
    <w:p w14:paraId="23A00EB4" w14:textId="77777777" w:rsidR="00555674" w:rsidRPr="005B514A" w:rsidRDefault="00555674" w:rsidP="0005382A">
      <w:pPr>
        <w:tabs>
          <w:tab w:val="left" w:pos="142"/>
        </w:tabs>
        <w:spacing w:line="276" w:lineRule="auto"/>
        <w:rPr>
          <w:b/>
          <w:sz w:val="24"/>
          <w:szCs w:val="24"/>
        </w:rPr>
      </w:pPr>
    </w:p>
    <w:p w14:paraId="4E60CA95" w14:textId="77777777" w:rsidR="001F76CB" w:rsidRPr="005B514A" w:rsidRDefault="001F76CB" w:rsidP="00302F4D">
      <w:pPr>
        <w:spacing w:line="276" w:lineRule="auto"/>
        <w:rPr>
          <w:sz w:val="22"/>
          <w:szCs w:val="22"/>
        </w:rPr>
      </w:pPr>
    </w:p>
    <w:p w14:paraId="7248A2FF" w14:textId="173BC7F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 (Pracownik GAZ-SYSTEM)  określa </w:t>
      </w:r>
      <w:r w:rsidR="00BF6430">
        <w:rPr>
          <w:sz w:val="22"/>
          <w:szCs w:val="22"/>
        </w:rPr>
        <w:t>liczbę</w:t>
      </w:r>
      <w:r w:rsidR="00BF6430" w:rsidRPr="00FF10C7">
        <w:rPr>
          <w:sz w:val="22"/>
          <w:szCs w:val="22"/>
        </w:rPr>
        <w:t xml:space="preserve"> </w:t>
      </w:r>
      <w:r w:rsidRPr="00FF10C7">
        <w:rPr>
          <w:sz w:val="22"/>
          <w:szCs w:val="22"/>
        </w:rPr>
        <w:t>osób wchodzących jednocześnie</w:t>
      </w:r>
      <w:r>
        <w:rPr>
          <w:sz w:val="22"/>
          <w:szCs w:val="22"/>
        </w:rPr>
        <w:t xml:space="preserve"> (w jednej grupie) na teren  obiektu </w:t>
      </w:r>
      <w:r w:rsidRPr="00FF10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tym </w:t>
      </w:r>
      <w:r w:rsidRPr="00FF10C7">
        <w:rPr>
          <w:sz w:val="22"/>
          <w:szCs w:val="22"/>
        </w:rPr>
        <w:t xml:space="preserve">przestrzeni </w:t>
      </w:r>
      <w:r>
        <w:rPr>
          <w:sz w:val="22"/>
          <w:szCs w:val="22"/>
        </w:rPr>
        <w:t>zagrożonej</w:t>
      </w:r>
      <w:r w:rsidRPr="00FF10C7">
        <w:rPr>
          <w:sz w:val="22"/>
          <w:szCs w:val="22"/>
        </w:rPr>
        <w:t xml:space="preserve">  wybuchem. Grupa maksymalnie może liczyć 20 osób</w:t>
      </w:r>
      <w:r>
        <w:rPr>
          <w:sz w:val="22"/>
          <w:szCs w:val="22"/>
        </w:rPr>
        <w:t>.</w:t>
      </w:r>
    </w:p>
    <w:p w14:paraId="67A20DEA" w14:textId="77777777" w:rsidR="001F76CB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4EFCBED2" w14:textId="553A1BC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</w:t>
      </w:r>
      <w:r>
        <w:rPr>
          <w:sz w:val="22"/>
          <w:szCs w:val="22"/>
        </w:rPr>
        <w:t xml:space="preserve">wyznacza pracownika GAZ-SYSTEM, który będzie pełnił funkcję opiekuna gościa/ grupy gości. </w:t>
      </w:r>
    </w:p>
    <w:p w14:paraId="51315EF2" w14:textId="77777777" w:rsidR="001F76CB" w:rsidRPr="00A663E0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144FE4" w14:textId="77777777" w:rsidR="00555674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obowiązków opiekuna należy:</w:t>
      </w:r>
    </w:p>
    <w:p w14:paraId="1C49BFD6" w14:textId="77777777" w:rsidR="00555674" w:rsidRPr="00555674" w:rsidRDefault="00555674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54513EB2" w14:textId="77777777" w:rsid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zorganizowanie  wejścia gościa/grupy gości  zgodnie z przepisami i zasadami bezpieczeństwa i higieny pracy  </w:t>
      </w:r>
      <w:r w:rsidR="00555674">
        <w:rPr>
          <w:sz w:val="22"/>
          <w:szCs w:val="22"/>
        </w:rPr>
        <w:t>w szczególności:</w:t>
      </w:r>
    </w:p>
    <w:p w14:paraId="4BDF1738" w14:textId="7AC2884B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zapoznanie gościa/ grupy gości  z „Zasadami bezpieczeństwa dla gości” oraz  poinformowanie o występujących na terenie obiektu  zagrożeniach, sposobie  zachowania się, poruszania, czynnościach zabronionych, sposobie postępowania w sytuacjach  awaryjnych (pożaru, wybuchu), sygnałach alarmowych  oraz warunkach i sposobie ewakuacji,</w:t>
      </w:r>
      <w:r w:rsidR="00B14984">
        <w:rPr>
          <w:sz w:val="22"/>
          <w:szCs w:val="22"/>
        </w:rPr>
        <w:t xml:space="preserve"> oraz konieczności zgłaszania </w:t>
      </w:r>
      <w:r w:rsidR="002A606F">
        <w:rPr>
          <w:sz w:val="22"/>
          <w:szCs w:val="22"/>
        </w:rPr>
        <w:t>z</w:t>
      </w:r>
      <w:r w:rsidR="00B14984">
        <w:rPr>
          <w:sz w:val="22"/>
          <w:szCs w:val="22"/>
        </w:rPr>
        <w:t>darzeń wypadkowych,</w:t>
      </w:r>
    </w:p>
    <w:p w14:paraId="488A900B" w14:textId="505A3A12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wyposażenie gościa/grupy gości wchodzących na teren  obiektu o zwiększonym poziomie  zagrożenia w tym obiektu/ przestrzeni zagrożonych wybuchem w hełmy ochronne</w:t>
      </w:r>
      <w:r w:rsidR="00D626B5">
        <w:rPr>
          <w:sz w:val="22"/>
          <w:szCs w:val="22"/>
        </w:rPr>
        <w:t>, ubrania ochronne o właściwościach antyelektrostatycznych i</w:t>
      </w:r>
      <w:r w:rsidR="00BF6430">
        <w:t> </w:t>
      </w:r>
      <w:r w:rsidR="00D626B5">
        <w:rPr>
          <w:sz w:val="22"/>
          <w:szCs w:val="22"/>
        </w:rPr>
        <w:t>trudnopalnych</w:t>
      </w:r>
      <w:r w:rsidRPr="00555674">
        <w:rPr>
          <w:sz w:val="22"/>
          <w:szCs w:val="22"/>
        </w:rPr>
        <w:t>,</w:t>
      </w:r>
      <w:r w:rsidR="00D626B5">
        <w:rPr>
          <w:sz w:val="22"/>
          <w:szCs w:val="22"/>
        </w:rPr>
        <w:t xml:space="preserve"> obuwiu roboczym i okularach ochronnych,</w:t>
      </w:r>
    </w:p>
    <w:p w14:paraId="06C4C187" w14:textId="16039A84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przed wejściem gościa/grupy gości w strefę zagrożenia wybuchem do wykonania kontrolnego  pomiaru stężenia metanu </w:t>
      </w:r>
      <w:r w:rsidR="00CA627F">
        <w:rPr>
          <w:sz w:val="22"/>
          <w:szCs w:val="22"/>
        </w:rPr>
        <w:t>oraz tlenu</w:t>
      </w:r>
      <w:r w:rsidRPr="00555674">
        <w:rPr>
          <w:sz w:val="22"/>
          <w:szCs w:val="22"/>
        </w:rPr>
        <w:t xml:space="preserve"> w/w strefie,</w:t>
      </w:r>
    </w:p>
    <w:p w14:paraId="45410F1E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podczas pobytu gościa/grypy gości w strefie zagrożenia wybuchem do wykonania ciągłego pomiaru stężenia metanu w w/w strefie,</w:t>
      </w:r>
    </w:p>
    <w:p w14:paraId="6BEDB8C7" w14:textId="31486C86" w:rsidR="001F76CB" w:rsidRP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egzekwowanie przestrzegania przez gościa/grupę gości przepisów i zasad bezpieczeństwa i higieny pracy obowiązujących na obiektach GAZ-SYSTEM </w:t>
      </w:r>
    </w:p>
    <w:p w14:paraId="19D6A40E" w14:textId="77777777" w:rsidR="001F76CB" w:rsidRPr="00903DE9" w:rsidRDefault="001F76CB" w:rsidP="00302F4D">
      <w:pPr>
        <w:spacing w:line="276" w:lineRule="auto"/>
        <w:ind w:left="360"/>
        <w:rPr>
          <w:sz w:val="22"/>
          <w:szCs w:val="22"/>
        </w:rPr>
      </w:pPr>
    </w:p>
    <w:p w14:paraId="5A606701" w14:textId="77777777" w:rsidR="001F76CB" w:rsidRPr="00567CD2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3F5C7ADD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9E24088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7D28FD9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43E56DFE" w14:textId="77777777" w:rsidR="005B514A" w:rsidRDefault="005B514A"/>
    <w:p w14:paraId="53B99445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tbl>
      <w:tblPr>
        <w:tblW w:w="13721" w:type="dxa"/>
        <w:tblInd w:w="392" w:type="dxa"/>
        <w:tblLook w:val="01E0" w:firstRow="1" w:lastRow="1" w:firstColumn="1" w:lastColumn="1" w:noHBand="0" w:noVBand="0"/>
      </w:tblPr>
      <w:tblGrid>
        <w:gridCol w:w="9894"/>
        <w:gridCol w:w="3827"/>
      </w:tblGrid>
      <w:tr w:rsidR="001F76CB" w:rsidRPr="00E47905" w14:paraId="081482C7" w14:textId="77777777" w:rsidTr="07C19043">
        <w:trPr>
          <w:trHeight w:val="5326"/>
        </w:trPr>
        <w:tc>
          <w:tcPr>
            <w:tcW w:w="9894" w:type="dxa"/>
          </w:tcPr>
          <w:p w14:paraId="10E8A09C" w14:textId="0AD8236A" w:rsidR="001F76CB" w:rsidRDefault="001F76CB" w:rsidP="00ED09A8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lastRenderedPageBreak/>
              <w:t xml:space="preserve">Witamy </w:t>
            </w:r>
            <w:r>
              <w:rPr>
                <w:b/>
                <w:sz w:val="22"/>
                <w:szCs w:val="22"/>
              </w:rPr>
              <w:t>na terenie obiektu należącego do</w:t>
            </w:r>
          </w:p>
          <w:p w14:paraId="4766319A" w14:textId="3B5089A6" w:rsidR="001F76CB" w:rsidRPr="00961E87" w:rsidRDefault="001F76CB" w:rsidP="004640E9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t>Operator</w:t>
            </w:r>
            <w:r>
              <w:rPr>
                <w:b/>
                <w:sz w:val="22"/>
                <w:szCs w:val="22"/>
              </w:rPr>
              <w:t>a</w:t>
            </w:r>
            <w:r w:rsidRPr="00961E87">
              <w:rPr>
                <w:b/>
                <w:sz w:val="22"/>
                <w:szCs w:val="22"/>
              </w:rPr>
              <w:t xml:space="preserve"> Gazociągów Przesyłowych</w:t>
            </w:r>
            <w:r>
              <w:rPr>
                <w:b/>
                <w:sz w:val="22"/>
                <w:szCs w:val="22"/>
              </w:rPr>
              <w:t xml:space="preserve"> GAZ-</w:t>
            </w:r>
            <w:r w:rsidRPr="00961E87">
              <w:rPr>
                <w:b/>
                <w:sz w:val="22"/>
                <w:szCs w:val="22"/>
              </w:rPr>
              <w:t>SYSTEM S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 xml:space="preserve"> </w:t>
            </w:r>
          </w:p>
          <w:p w14:paraId="3689ABE0" w14:textId="77777777" w:rsidR="001F76CB" w:rsidRPr="00B837A0" w:rsidRDefault="001F76CB" w:rsidP="00163E04">
            <w:pPr>
              <w:rPr>
                <w:sz w:val="18"/>
                <w:szCs w:val="18"/>
              </w:rPr>
            </w:pPr>
          </w:p>
          <w:p w14:paraId="5A937C6D" w14:textId="77777777" w:rsidR="001F76CB" w:rsidRPr="00B837A0" w:rsidRDefault="001F76CB" w:rsidP="00ED09A8">
            <w:pPr>
              <w:rPr>
                <w:sz w:val="18"/>
                <w:szCs w:val="18"/>
              </w:rPr>
            </w:pPr>
          </w:p>
          <w:tbl>
            <w:tblPr>
              <w:tblStyle w:val="Tabela-Siatka"/>
              <w:tblW w:w="6836" w:type="dxa"/>
              <w:jc w:val="center"/>
              <w:tblLook w:val="04A0" w:firstRow="1" w:lastRow="0" w:firstColumn="1" w:lastColumn="0" w:noHBand="0" w:noVBand="1"/>
            </w:tblPr>
            <w:tblGrid>
              <w:gridCol w:w="6836"/>
            </w:tblGrid>
            <w:tr w:rsidR="001F76CB" w:rsidRPr="00B837A0" w14:paraId="36297AB5" w14:textId="77777777" w:rsidTr="004640E9">
              <w:trPr>
                <w:trHeight w:val="795"/>
                <w:jc w:val="center"/>
              </w:trPr>
              <w:tc>
                <w:tcPr>
                  <w:tcW w:w="6836" w:type="dxa"/>
                  <w:shd w:val="clear" w:color="auto" w:fill="FF9933"/>
                </w:tcPr>
                <w:p w14:paraId="67194972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023912D" w14:textId="77777777" w:rsidR="001F76CB" w:rsidRPr="00BF33D9" w:rsidRDefault="001F76CB" w:rsidP="004640E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F33D9">
                    <w:rPr>
                      <w:b/>
                      <w:color w:val="000000" w:themeColor="text1"/>
                      <w:sz w:val="28"/>
                      <w:szCs w:val="28"/>
                    </w:rPr>
                    <w:t>ZASADY BEZPIECZEŃSTWA DLA GOŚCI</w:t>
                  </w:r>
                </w:p>
                <w:p w14:paraId="7F85415D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0553736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1033FB12" w14:textId="77777777" w:rsidR="001F76CB" w:rsidRPr="006665EA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Bezpieczeństwo pracowników oraz gości jest naszym priorytetem.</w:t>
            </w:r>
          </w:p>
          <w:p w14:paraId="181EFE29" w14:textId="4FC6B480" w:rsidR="001F76CB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Prosimy o przestrzeganie zasad przedstawionych poniżej, które stworzyliśmy w trosce o Państwa bezpieczeństwo.</w:t>
            </w:r>
          </w:p>
          <w:p w14:paraId="78092D34" w14:textId="2FDFAE59" w:rsidR="00302F4D" w:rsidRDefault="00302F4D" w:rsidP="004640E9">
            <w:pPr>
              <w:jc w:val="center"/>
              <w:rPr>
                <w:b/>
              </w:rPr>
            </w:pPr>
          </w:p>
          <w:p w14:paraId="13181A95" w14:textId="61231B0C" w:rsidR="00302F4D" w:rsidRPr="006665EA" w:rsidRDefault="00302F4D" w:rsidP="004640E9">
            <w:pPr>
              <w:jc w:val="center"/>
              <w:rPr>
                <w:b/>
              </w:rPr>
            </w:pPr>
          </w:p>
          <w:p w14:paraId="1EC06ED1" w14:textId="3E9BB50A" w:rsidR="001F76CB" w:rsidRPr="00B837A0" w:rsidRDefault="004431C9" w:rsidP="004640E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2" behindDoc="0" locked="0" layoutInCell="1" allowOverlap="1" wp14:anchorId="4FD7D2D2" wp14:editId="39B7F6C2">
                  <wp:simplePos x="0" y="0"/>
                  <wp:positionH relativeFrom="column">
                    <wp:posOffset>6044235</wp:posOffset>
                  </wp:positionH>
                  <wp:positionV relativeFrom="paragraph">
                    <wp:posOffset>179400</wp:posOffset>
                  </wp:positionV>
                  <wp:extent cx="465455" cy="476885"/>
                  <wp:effectExtent l="0" t="0" r="0" b="0"/>
                  <wp:wrapNone/>
                  <wp:docPr id="3" name="Obraz 7" descr="zakaz fotografowan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kaz fotografowania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02F4D">
              <w:rPr>
                <w:b/>
                <w:noProof/>
              </w:rPr>
              <w:drawing>
                <wp:anchor distT="0" distB="0" distL="114300" distR="114300" simplePos="0" relativeHeight="251658247" behindDoc="0" locked="0" layoutInCell="1" allowOverlap="1" wp14:anchorId="25FE8BC9" wp14:editId="58A21616">
                  <wp:simplePos x="0" y="0"/>
                  <wp:positionH relativeFrom="column">
                    <wp:posOffset>-247650</wp:posOffset>
                  </wp:positionH>
                  <wp:positionV relativeFrom="paragraph">
                    <wp:posOffset>50032</wp:posOffset>
                  </wp:positionV>
                  <wp:extent cx="438785" cy="619125"/>
                  <wp:effectExtent l="0" t="0" r="0" b="952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9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4579"/>
            </w:tblGrid>
            <w:tr w:rsidR="001F76CB" w14:paraId="6BAB8B04" w14:textId="77777777" w:rsidTr="004431C9">
              <w:tc>
                <w:tcPr>
                  <w:tcW w:w="4848" w:type="dxa"/>
                </w:tcPr>
                <w:p w14:paraId="5768139A" w14:textId="556ACE9F" w:rsidR="001F76CB" w:rsidRDefault="008C0124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6" behindDoc="0" locked="0" layoutInCell="1" allowOverlap="1" wp14:anchorId="41B5FC98" wp14:editId="2EA4D5EA">
                        <wp:simplePos x="0" y="0"/>
                        <wp:positionH relativeFrom="column">
                          <wp:posOffset>-315595</wp:posOffset>
                        </wp:positionH>
                        <wp:positionV relativeFrom="paragraph">
                          <wp:posOffset>679582</wp:posOffset>
                        </wp:positionV>
                        <wp:extent cx="439420" cy="621665"/>
                        <wp:effectExtent l="0" t="0" r="0" b="6985"/>
                        <wp:wrapNone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6216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>Używaj hełmu ochronnego wszędzie tam gdzie nakazują tego znaki bądź nakaz ten zostanie wydany przez przewodnika grupy</w:t>
                  </w:r>
                </w:p>
                <w:p w14:paraId="4EC4E651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2C4966D" w14:textId="77777777" w:rsidR="00302F4D" w:rsidRDefault="00302F4D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ACBCE1A" w14:textId="7D857B0E" w:rsidR="001F76CB" w:rsidRDefault="001F76CB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Używaj ochron słuchu wszędzie tam gdzie nakazują tego znaki bądź nakaz ten zostanie wydany przez przewodnika grupy</w:t>
                  </w:r>
                </w:p>
                <w:p w14:paraId="77AEBB0C" w14:textId="77777777" w:rsidR="001F76CB" w:rsidRPr="00696DF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054AA217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</w:tcPr>
                <w:p w14:paraId="1B390108" w14:textId="44BE7641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Wykonywanie zdjęć oraz filmowanie bez uprzedniego zezwolenia jest zabronione</w:t>
                  </w:r>
                </w:p>
                <w:p w14:paraId="74E95DF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37C74A5D" w14:textId="3BA8AC3C" w:rsidR="001F76CB" w:rsidRPr="0078148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737CA614" w14:textId="7A3D560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Po usłyszeniu alarmu udaj się do punktu ewakuacyjnego</w:t>
                  </w:r>
                </w:p>
                <w:p w14:paraId="0FFC345F" w14:textId="4A831132" w:rsidR="001F76CB" w:rsidRDefault="001305F8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3" behindDoc="0" locked="0" layoutInCell="1" allowOverlap="1" wp14:anchorId="3648BBF8" wp14:editId="036211DC">
                        <wp:simplePos x="0" y="0"/>
                        <wp:positionH relativeFrom="column">
                          <wp:posOffset>2411843</wp:posOffset>
                        </wp:positionH>
                        <wp:positionV relativeFrom="paragraph">
                          <wp:posOffset>27584</wp:posOffset>
                        </wp:positionV>
                        <wp:extent cx="436891" cy="248717"/>
                        <wp:effectExtent l="0" t="0" r="1270" b="0"/>
                        <wp:wrapNone/>
                        <wp:docPr id="7" name="Obraz 9" descr="wyjście ewakuacyjn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yjście ewakuacyjne.bmp"/>
                                <pic:cNvPicPr/>
                              </pic:nvPicPr>
                              <pic:blipFill rotWithShape="1">
                                <a:blip r:embed="rId14" cstate="print"/>
                                <a:srcRect t="24217" b="16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6891" cy="24871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5971D197" w14:textId="1DB5D4BC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  <w:p w14:paraId="7E8266B8" w14:textId="208875CF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2D651620" w14:textId="77777777" w:rsidTr="004431C9">
              <w:tc>
                <w:tcPr>
                  <w:tcW w:w="4848" w:type="dxa"/>
                </w:tcPr>
                <w:p w14:paraId="2F010121" w14:textId="6E5363B3" w:rsidR="001F76CB" w:rsidRDefault="00577520" w:rsidP="00371DFC">
                  <w:pPr>
                    <w:pStyle w:val="Akapitzlist"/>
                    <w:numPr>
                      <w:ilvl w:val="0"/>
                      <w:numId w:val="3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4" behindDoc="0" locked="0" layoutInCell="1" allowOverlap="1" wp14:anchorId="3DE398E9" wp14:editId="2D333F68">
                        <wp:simplePos x="0" y="0"/>
                        <wp:positionH relativeFrom="column">
                          <wp:posOffset>-330479</wp:posOffset>
                        </wp:positionH>
                        <wp:positionV relativeFrom="paragraph">
                          <wp:posOffset>397028</wp:posOffset>
                        </wp:positionV>
                        <wp:extent cx="474345" cy="470535"/>
                        <wp:effectExtent l="0" t="0" r="1905" b="5715"/>
                        <wp:wrapNone/>
                        <wp:docPr id="10" name="Obraz 4" descr="ZP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PW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345" cy="47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63E04"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8" behindDoc="0" locked="0" layoutInCell="1" allowOverlap="1" wp14:anchorId="1B369ECE" wp14:editId="19770966">
                        <wp:simplePos x="0" y="0"/>
                        <wp:positionH relativeFrom="column">
                          <wp:posOffset>-342265</wp:posOffset>
                        </wp:positionH>
                        <wp:positionV relativeFrom="paragraph">
                          <wp:posOffset>1343660</wp:posOffset>
                        </wp:positionV>
                        <wp:extent cx="510540" cy="699135"/>
                        <wp:effectExtent l="0" t="0" r="3810" b="5715"/>
                        <wp:wrapNone/>
                        <wp:docPr id="8" name="Obraz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Zwracaj uwagę na oznakowanie terenu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i obiektów.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Poinformuj przewodnika lub przedstawiciela </w:t>
                  </w:r>
                  <w:r w:rsidR="001F76CB">
                    <w:rPr>
                      <w:sz w:val="18"/>
                      <w:szCs w:val="18"/>
                    </w:rPr>
                    <w:t xml:space="preserve"> GAZ-SYSTEM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 o zauważonym </w:t>
                  </w:r>
                  <w:r w:rsidR="001F76CB">
                    <w:rPr>
                      <w:sz w:val="18"/>
                      <w:szCs w:val="18"/>
                    </w:rPr>
                    <w:t>niebezpieczeństwie</w:t>
                  </w:r>
                </w:p>
                <w:p w14:paraId="54951F63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7E1EEFB" w14:textId="5C302080" w:rsidR="001F76CB" w:rsidRPr="00B837A0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 terenie obiektu poruszaj się w miarę możliwości w zwartej grupie po wyznaczonych ciągach komunikacyjnych –według wskazań przewodnika grupy</w:t>
                  </w:r>
                </w:p>
                <w:p w14:paraId="319A011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579" w:type="dxa"/>
                  <w:vMerge w:val="restart"/>
                </w:tcPr>
                <w:p w14:paraId="7C292E44" w14:textId="77777777" w:rsidR="001F76CB" w:rsidRDefault="00302F4D" w:rsidP="004640E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5" behindDoc="0" locked="0" layoutInCell="1" allowOverlap="1" wp14:anchorId="06B04940" wp14:editId="0FED9AD7">
                        <wp:simplePos x="0" y="0"/>
                        <wp:positionH relativeFrom="column">
                          <wp:posOffset>1884147</wp:posOffset>
                        </wp:positionH>
                        <wp:positionV relativeFrom="paragraph">
                          <wp:posOffset>25349</wp:posOffset>
                        </wp:positionV>
                        <wp:extent cx="250825" cy="254000"/>
                        <wp:effectExtent l="0" t="0" r="0" b="0"/>
                        <wp:wrapNone/>
                        <wp:docPr id="11" name="Obraz 11" descr="telefony alarmow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lefony alarmowe.jp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825" cy="25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52E0CF27" w14:textId="77777777" w:rsidR="001F76CB" w:rsidRPr="00D01556" w:rsidRDefault="001F76CB" w:rsidP="004640E9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01556">
                    <w:rPr>
                      <w:b/>
                      <w:color w:val="FF0000"/>
                      <w:sz w:val="18"/>
                      <w:szCs w:val="18"/>
                    </w:rPr>
                    <w:t xml:space="preserve">         Ważne numery telefonów:</w:t>
                  </w:r>
                </w:p>
                <w:p w14:paraId="1577ED1A" w14:textId="77777777" w:rsidR="001F76CB" w:rsidRPr="00961E87" w:rsidRDefault="001F76CB" w:rsidP="004640E9">
                  <w:pPr>
                    <w:rPr>
                      <w:b/>
                      <w:sz w:val="18"/>
                      <w:szCs w:val="18"/>
                    </w:rPr>
                  </w:pPr>
                  <w:r w:rsidRPr="00961E87">
                    <w:rPr>
                      <w:b/>
                      <w:sz w:val="18"/>
                      <w:szCs w:val="18"/>
                    </w:rPr>
                    <w:t xml:space="preserve">         </w:t>
                  </w:r>
                </w:p>
                <w:p w14:paraId="34CFC16F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Oddziałowa Dyspozycja Gaz</w:t>
                  </w:r>
                  <w:r>
                    <w:rPr>
                      <w:sz w:val="18"/>
                      <w:szCs w:val="18"/>
                    </w:rPr>
                    <w:t>u</w:t>
                  </w:r>
                  <w:r w:rsidRPr="00961E87">
                    <w:rPr>
                      <w:sz w:val="18"/>
                      <w:szCs w:val="18"/>
                    </w:rPr>
                    <w:t xml:space="preserve">:  </w:t>
                  </w:r>
                  <w:r>
                    <w:rPr>
                      <w:sz w:val="18"/>
                      <w:szCs w:val="18"/>
                    </w:rPr>
                    <w:t>…………….</w:t>
                  </w:r>
                </w:p>
                <w:p w14:paraId="213C81A3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Pogotowie Ratunkowe:               999 lub 112</w:t>
                  </w:r>
                </w:p>
                <w:p w14:paraId="29461A8A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Straż Pożarna:                                998 lub 112</w:t>
                  </w:r>
                </w:p>
                <w:p w14:paraId="0174EF30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Policja:                                            997 lub 112</w:t>
                  </w:r>
                </w:p>
                <w:p w14:paraId="7E08A9C0" w14:textId="19CD8700" w:rsidR="001F76CB" w:rsidRPr="0078148D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39BDA71A" w14:textId="77777777" w:rsidTr="004431C9">
              <w:trPr>
                <w:trHeight w:val="979"/>
              </w:trPr>
              <w:tc>
                <w:tcPr>
                  <w:tcW w:w="4848" w:type="dxa"/>
                </w:tcPr>
                <w:p w14:paraId="1A0E93E2" w14:textId="749B5893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Szczególną ostrożność zachowaj przebywając w strefach </w:t>
                  </w:r>
                  <w:r>
                    <w:rPr>
                      <w:sz w:val="18"/>
                      <w:szCs w:val="18"/>
                    </w:rPr>
                    <w:br/>
                    <w:t>zagrożonych wybuchem. Bezwzględnie stosuj się do poleceń przewodnika</w:t>
                  </w:r>
                </w:p>
                <w:p w14:paraId="3C4BF8CD" w14:textId="59234D57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994B70D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693F3ABF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:rsidRPr="00CA627F" w14:paraId="1419AAE6" w14:textId="77777777" w:rsidTr="004431C9">
              <w:tc>
                <w:tcPr>
                  <w:tcW w:w="4848" w:type="dxa"/>
                </w:tcPr>
                <w:p w14:paraId="3BC051A2" w14:textId="60C5422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Nie pal tytoniu</w:t>
                  </w:r>
                  <w:r w:rsidR="00371DFC">
                    <w:rPr>
                      <w:sz w:val="18"/>
                      <w:szCs w:val="18"/>
                    </w:rPr>
                    <w:t xml:space="preserve"> i papierosów elektronicznych oraz </w:t>
                  </w:r>
                  <w:r w:rsidRPr="07C19043">
                    <w:rPr>
                      <w:sz w:val="18"/>
                      <w:szCs w:val="18"/>
                    </w:rPr>
                    <w:t xml:space="preserve"> nie używaj otwartego ognia. Zakaz dotyczy całego terenu na zewnątrz oraz wewnątrz budynków za wyjątkiem miejsc do tego wyznaczonych</w:t>
                  </w:r>
                </w:p>
                <w:p w14:paraId="5C088EBD" w14:textId="2DEBBCBD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F58CF29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 w:val="restart"/>
                </w:tcPr>
                <w:p w14:paraId="5128F3A3" w14:textId="468F892D" w:rsidR="0030770B" w:rsidRPr="0030770B" w:rsidRDefault="0030770B" w:rsidP="001305F8">
                  <w:pPr>
                    <w:ind w:left="504"/>
                    <w:jc w:val="both"/>
                    <w:rPr>
                      <w:b/>
                      <w:sz w:val="18"/>
                      <w:szCs w:val="18"/>
                    </w:rPr>
                  </w:pPr>
                  <w:r w:rsidRPr="0030770B">
                    <w:rPr>
                      <w:b/>
                      <w:sz w:val="18"/>
                      <w:szCs w:val="18"/>
                    </w:rPr>
                    <w:t xml:space="preserve">Niezwłocznie poinformuj </w:t>
                  </w:r>
                  <w:r w:rsidR="00E70A26">
                    <w:rPr>
                      <w:b/>
                      <w:sz w:val="18"/>
                      <w:szCs w:val="18"/>
                    </w:rPr>
                    <w:t xml:space="preserve">Biuro BHP i PPOŻ </w:t>
                  </w:r>
                  <w:r w:rsidRPr="0030770B">
                    <w:rPr>
                      <w:b/>
                      <w:sz w:val="18"/>
                      <w:szCs w:val="18"/>
                    </w:rPr>
                    <w:t xml:space="preserve">o zaistniałych na terenie Operatora Gazociągów Przesyłowych GAZ-SYSTEM S.A. wypadkach </w:t>
                  </w:r>
                  <w:r w:rsidR="00F702CB">
                    <w:rPr>
                      <w:b/>
                      <w:sz w:val="18"/>
                      <w:szCs w:val="18"/>
                    </w:rPr>
                    <w:t>i zdarzeniach niebezpiecznych</w:t>
                  </w:r>
                  <w:r w:rsidRPr="0030770B">
                    <w:rPr>
                      <w:b/>
                      <w:sz w:val="18"/>
                      <w:szCs w:val="18"/>
                    </w:rPr>
                    <w:t>.</w:t>
                  </w:r>
                </w:p>
                <w:p w14:paraId="2B179ACB" w14:textId="77777777" w:rsidR="0030770B" w:rsidRPr="0030770B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</w:rPr>
                  </w:pPr>
                </w:p>
                <w:p w14:paraId="1D104451" w14:textId="705D2B58" w:rsidR="001F76CB" w:rsidRPr="00E831EA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  <w:lang w:val="en-US"/>
                    </w:rPr>
                  </w:pP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Tel. </w:t>
                  </w:r>
                  <w:r w:rsidR="00014D1B" w:rsidRPr="00014D1B">
                    <w:rPr>
                      <w:bCs/>
                      <w:sz w:val="18"/>
                      <w:szCs w:val="18"/>
                      <w:lang w:val="en-US"/>
                    </w:rPr>
                    <w:t>22 220 12 71</w:t>
                  </w: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, e-mail: </w:t>
                  </w:r>
                  <w:r w:rsidR="007D5756" w:rsidRPr="001A7DCD">
                    <w:rPr>
                      <w:bCs/>
                      <w:sz w:val="18"/>
                      <w:szCs w:val="18"/>
                      <w:lang w:val="en-US"/>
                    </w:rPr>
                    <w:t>sekretariat.bh@gaz-system.pl</w:t>
                  </w:r>
                </w:p>
              </w:tc>
            </w:tr>
            <w:tr w:rsidR="001F76CB" w14:paraId="6CD28A7F" w14:textId="77777777" w:rsidTr="004431C9">
              <w:tc>
                <w:tcPr>
                  <w:tcW w:w="4848" w:type="dxa"/>
                </w:tcPr>
                <w:p w14:paraId="37BDFA5E" w14:textId="0A89019C" w:rsidR="001F76CB" w:rsidRDefault="00371DFC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1" behindDoc="0" locked="0" layoutInCell="1" allowOverlap="1" wp14:anchorId="604E2DBC" wp14:editId="69DDB226">
                        <wp:simplePos x="0" y="0"/>
                        <wp:positionH relativeFrom="column">
                          <wp:posOffset>-277444</wp:posOffset>
                        </wp:positionH>
                        <wp:positionV relativeFrom="paragraph">
                          <wp:posOffset>91770</wp:posOffset>
                        </wp:positionV>
                        <wp:extent cx="460201" cy="453543"/>
                        <wp:effectExtent l="0" t="0" r="0" b="3810"/>
                        <wp:wrapNone/>
                        <wp:docPr id="13" name="Obraz 6" descr="zakaz używania telefonów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używania telefonów 2.jpg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0201" cy="453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F76CB">
                    <w:rPr>
                      <w:noProof/>
                      <w:sz w:val="18"/>
                      <w:szCs w:val="18"/>
                    </w:rPr>
                    <w:t xml:space="preserve">W strefach zagrożenia wybuchem </w:t>
                  </w:r>
                  <w:r w:rsidR="001F76CB">
                    <w:rPr>
                      <w:sz w:val="18"/>
                      <w:szCs w:val="18"/>
                    </w:rPr>
                    <w:t xml:space="preserve">nie używaj </w:t>
                  </w:r>
                  <w:r w:rsidR="001F76CB" w:rsidRPr="00B837A0">
                    <w:rPr>
                      <w:sz w:val="18"/>
                      <w:szCs w:val="18"/>
                    </w:rPr>
                    <w:t>urządzeń elektronicznych</w:t>
                  </w:r>
                  <w:r w:rsidR="001F76CB">
                    <w:rPr>
                      <w:sz w:val="18"/>
                      <w:szCs w:val="18"/>
                    </w:rPr>
                    <w:t xml:space="preserve"> w tym telefonów. Telefon komórkowy wyłącz bądź oddaj do depozytu</w:t>
                  </w:r>
                </w:p>
                <w:p w14:paraId="0E3AC690" w14:textId="77777777" w:rsidR="00302F4D" w:rsidRPr="00B837A0" w:rsidRDefault="00302F4D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7FE030B1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56B8E0D9" w14:textId="77777777" w:rsidR="00302F4D" w:rsidRDefault="00302F4D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0D96CA10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4181D4D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 xml:space="preserve">Dziękujemy za współpracę </w:t>
            </w:r>
            <w:r>
              <w:rPr>
                <w:b/>
                <w:sz w:val="18"/>
                <w:szCs w:val="18"/>
              </w:rPr>
              <w:t>dla</w:t>
            </w:r>
            <w:r w:rsidRPr="006665EA">
              <w:rPr>
                <w:b/>
                <w:sz w:val="18"/>
                <w:szCs w:val="18"/>
              </w:rPr>
              <w:t xml:space="preserve"> zapewnienia bezpieczeństwa.</w:t>
            </w:r>
          </w:p>
          <w:p w14:paraId="0C28F3DC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>Jeżeli masz jakieś uwagi, pomysły to przekaż je nam – będą służyły dalszym udoskonaleniom.</w:t>
            </w:r>
          </w:p>
          <w:p w14:paraId="1A1FED15" w14:textId="77777777" w:rsidR="001F76CB" w:rsidRPr="00B837A0" w:rsidRDefault="001F76CB" w:rsidP="004640E9">
            <w:pPr>
              <w:jc w:val="center"/>
              <w:rPr>
                <w:sz w:val="16"/>
                <w:szCs w:val="16"/>
              </w:rPr>
            </w:pPr>
          </w:p>
          <w:p w14:paraId="55D6EDE8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3171CEB9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76146931" w14:textId="6145B6CF" w:rsidR="001F76CB" w:rsidRPr="00C40AA4" w:rsidRDefault="001305F8" w:rsidP="004640E9">
            <w:pPr>
              <w:jc w:val="right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72" behindDoc="0" locked="0" layoutInCell="1" allowOverlap="1" wp14:anchorId="3D3DE374" wp14:editId="097908A8">
                  <wp:simplePos x="0" y="0"/>
                  <wp:positionH relativeFrom="column">
                    <wp:posOffset>-172085</wp:posOffset>
                  </wp:positionH>
                  <wp:positionV relativeFrom="paragraph">
                    <wp:posOffset>2818689</wp:posOffset>
                  </wp:positionV>
                  <wp:extent cx="351130" cy="497433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96" t="18948" r="27129" b="17601"/>
                          <a:stretch/>
                        </pic:blipFill>
                        <pic:spPr bwMode="auto">
                          <a:xfrm>
                            <a:off x="0" y="0"/>
                            <a:ext cx="351130" cy="497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5E9B714" w14:textId="239067C6" w:rsidR="001F76CB" w:rsidRDefault="00371DFC" w:rsidP="005B514A">
      <w:pPr>
        <w:ind w:left="142"/>
        <w:jc w:val="center"/>
        <w:rPr>
          <w:sz w:val="24"/>
          <w:szCs w:val="24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1660365" wp14:editId="00D97683">
            <wp:simplePos x="0" y="0"/>
            <wp:positionH relativeFrom="margin">
              <wp:align>left</wp:align>
            </wp:positionH>
            <wp:positionV relativeFrom="paragraph">
              <wp:posOffset>-2546401</wp:posOffset>
            </wp:positionV>
            <wp:extent cx="599567" cy="650240"/>
            <wp:effectExtent l="0" t="0" r="0" b="0"/>
            <wp:wrapNone/>
            <wp:docPr id="12" name="Obraz 5" descr="zakaz palen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az palenia.gif"/>
                    <pic:cNvPicPr/>
                  </pic:nvPicPr>
                  <pic:blipFill rotWithShape="1">
                    <a:blip r:embed="rId20" cstate="print"/>
                    <a:srcRect l="13380" r="13511"/>
                    <a:stretch/>
                  </pic:blipFill>
                  <pic:spPr bwMode="auto">
                    <a:xfrm>
                      <a:off x="0" y="0"/>
                      <a:ext cx="599567" cy="650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023A8" w14:textId="77777777" w:rsidR="00044643" w:rsidRDefault="00044643" w:rsidP="005B514A">
      <w:pPr>
        <w:ind w:left="142"/>
        <w:jc w:val="center"/>
        <w:rPr>
          <w:sz w:val="24"/>
          <w:szCs w:val="24"/>
        </w:rPr>
      </w:pPr>
    </w:p>
    <w:p w14:paraId="4770080C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600BB628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1203943C" w14:textId="2FF1886E" w:rsidR="005B514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</w:p>
    <w:p w14:paraId="2E5A8AEE" w14:textId="77777777" w:rsidR="005B514A" w:rsidRPr="00352D0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że zostałem poinstruowany o </w:t>
      </w:r>
      <w:r w:rsidRPr="00352D0A">
        <w:rPr>
          <w:sz w:val="24"/>
          <w:szCs w:val="24"/>
        </w:rPr>
        <w:t xml:space="preserve"> występujących na </w:t>
      </w:r>
      <w:r w:rsidR="00E96FC9">
        <w:rPr>
          <w:sz w:val="24"/>
          <w:szCs w:val="24"/>
        </w:rPr>
        <w:t>terenie obiektu</w:t>
      </w:r>
      <w:r w:rsidRPr="00352D0A">
        <w:rPr>
          <w:sz w:val="24"/>
          <w:szCs w:val="24"/>
        </w:rPr>
        <w:t xml:space="preserve"> zagrożeniach, sposobie  zachowania się i poruszania, czynnościach zabronionych, sposobie zachowania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w sytuacjach  awaryjnych (</w:t>
      </w:r>
      <w:r w:rsidR="00815649">
        <w:rPr>
          <w:sz w:val="24"/>
          <w:szCs w:val="24"/>
        </w:rPr>
        <w:t xml:space="preserve">w tym </w:t>
      </w:r>
      <w:r w:rsidRPr="00352D0A">
        <w:rPr>
          <w:sz w:val="24"/>
          <w:szCs w:val="24"/>
        </w:rPr>
        <w:t xml:space="preserve">pożaru, wybuchu), sygnałach alarmowych 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oraz warunkach ewakuacji.</w:t>
      </w:r>
    </w:p>
    <w:p w14:paraId="62908AB9" w14:textId="77777777" w:rsidR="001F76CB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</w:p>
    <w:p w14:paraId="5E26D93C" w14:textId="77777777" w:rsidR="005B514A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Nazwa obiektu 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97"/>
        <w:gridCol w:w="2586"/>
        <w:gridCol w:w="2586"/>
      </w:tblGrid>
      <w:tr w:rsidR="005B514A" w14:paraId="273E9D14" w14:textId="77777777" w:rsidTr="00555674">
        <w:trPr>
          <w:jc w:val="center"/>
        </w:trPr>
        <w:tc>
          <w:tcPr>
            <w:tcW w:w="675" w:type="dxa"/>
          </w:tcPr>
          <w:p w14:paraId="1368C092" w14:textId="32D63E36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Lp.</w:t>
            </w:r>
          </w:p>
        </w:tc>
        <w:tc>
          <w:tcPr>
            <w:tcW w:w="4497" w:type="dxa"/>
          </w:tcPr>
          <w:p w14:paraId="34B0587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Imię i Nazwisko</w:t>
            </w:r>
          </w:p>
        </w:tc>
        <w:tc>
          <w:tcPr>
            <w:tcW w:w="2586" w:type="dxa"/>
          </w:tcPr>
          <w:p w14:paraId="6C3F76C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Podpis</w:t>
            </w:r>
          </w:p>
        </w:tc>
        <w:tc>
          <w:tcPr>
            <w:tcW w:w="2586" w:type="dxa"/>
          </w:tcPr>
          <w:p w14:paraId="59BC48B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Uwagi</w:t>
            </w:r>
          </w:p>
        </w:tc>
      </w:tr>
      <w:tr w:rsidR="005B514A" w14:paraId="522B6489" w14:textId="77777777" w:rsidTr="00555674">
        <w:trPr>
          <w:jc w:val="center"/>
        </w:trPr>
        <w:tc>
          <w:tcPr>
            <w:tcW w:w="675" w:type="dxa"/>
          </w:tcPr>
          <w:p w14:paraId="281CC0C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14:paraId="721BD10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02EF1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FC53E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3CF5473" w14:textId="77777777" w:rsidTr="00555674">
        <w:trPr>
          <w:jc w:val="center"/>
        </w:trPr>
        <w:tc>
          <w:tcPr>
            <w:tcW w:w="675" w:type="dxa"/>
          </w:tcPr>
          <w:p w14:paraId="65BCCEA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14:paraId="1750082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45577D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DE34B6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F5CEE72" w14:textId="77777777" w:rsidTr="00555674">
        <w:trPr>
          <w:jc w:val="center"/>
        </w:trPr>
        <w:tc>
          <w:tcPr>
            <w:tcW w:w="675" w:type="dxa"/>
          </w:tcPr>
          <w:p w14:paraId="23E7B0E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14:paraId="0A7B0BD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D8273E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0A61AC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6EE1E1B" w14:textId="77777777" w:rsidTr="00555674">
        <w:trPr>
          <w:jc w:val="center"/>
        </w:trPr>
        <w:tc>
          <w:tcPr>
            <w:tcW w:w="675" w:type="dxa"/>
          </w:tcPr>
          <w:p w14:paraId="2B347C2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14:paraId="178CE45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2028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3BAF8F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356E98E" w14:textId="77777777" w:rsidTr="00555674">
        <w:trPr>
          <w:jc w:val="center"/>
        </w:trPr>
        <w:tc>
          <w:tcPr>
            <w:tcW w:w="675" w:type="dxa"/>
          </w:tcPr>
          <w:p w14:paraId="3805CDB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14:paraId="51B2ED5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84895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38EAB8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3BB75D31" w14:textId="77777777" w:rsidTr="00555674">
        <w:trPr>
          <w:jc w:val="center"/>
        </w:trPr>
        <w:tc>
          <w:tcPr>
            <w:tcW w:w="675" w:type="dxa"/>
          </w:tcPr>
          <w:p w14:paraId="784AB7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6</w:t>
            </w:r>
          </w:p>
        </w:tc>
        <w:tc>
          <w:tcPr>
            <w:tcW w:w="4497" w:type="dxa"/>
          </w:tcPr>
          <w:p w14:paraId="6560AFA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93F6F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1B51A1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D958C2" w14:textId="77777777" w:rsidTr="00555674">
        <w:trPr>
          <w:jc w:val="center"/>
        </w:trPr>
        <w:tc>
          <w:tcPr>
            <w:tcW w:w="675" w:type="dxa"/>
          </w:tcPr>
          <w:p w14:paraId="047F03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7</w:t>
            </w:r>
          </w:p>
        </w:tc>
        <w:tc>
          <w:tcPr>
            <w:tcW w:w="4497" w:type="dxa"/>
          </w:tcPr>
          <w:p w14:paraId="17B288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71CD0D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784E88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FC29A52" w14:textId="77777777" w:rsidTr="00555674">
        <w:trPr>
          <w:jc w:val="center"/>
        </w:trPr>
        <w:tc>
          <w:tcPr>
            <w:tcW w:w="675" w:type="dxa"/>
          </w:tcPr>
          <w:p w14:paraId="5D2F02E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8</w:t>
            </w:r>
          </w:p>
        </w:tc>
        <w:tc>
          <w:tcPr>
            <w:tcW w:w="4497" w:type="dxa"/>
          </w:tcPr>
          <w:p w14:paraId="6F8E946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BE040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52035F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0313ABE" w14:textId="77777777" w:rsidTr="00555674">
        <w:trPr>
          <w:jc w:val="center"/>
        </w:trPr>
        <w:tc>
          <w:tcPr>
            <w:tcW w:w="675" w:type="dxa"/>
          </w:tcPr>
          <w:p w14:paraId="17A71D2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9</w:t>
            </w:r>
          </w:p>
        </w:tc>
        <w:tc>
          <w:tcPr>
            <w:tcW w:w="4497" w:type="dxa"/>
          </w:tcPr>
          <w:p w14:paraId="0115064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E9FA23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1F2D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610CB73" w14:textId="77777777" w:rsidTr="00555674">
        <w:trPr>
          <w:jc w:val="center"/>
        </w:trPr>
        <w:tc>
          <w:tcPr>
            <w:tcW w:w="675" w:type="dxa"/>
          </w:tcPr>
          <w:p w14:paraId="5BA76D4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10</w:t>
            </w:r>
          </w:p>
        </w:tc>
        <w:tc>
          <w:tcPr>
            <w:tcW w:w="4497" w:type="dxa"/>
          </w:tcPr>
          <w:p w14:paraId="4117357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6B3B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6C8F2A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28082C00" w14:textId="77777777" w:rsidTr="00555674">
        <w:trPr>
          <w:jc w:val="center"/>
        </w:trPr>
        <w:tc>
          <w:tcPr>
            <w:tcW w:w="675" w:type="dxa"/>
          </w:tcPr>
          <w:p w14:paraId="7D59E7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11</w:t>
            </w:r>
          </w:p>
        </w:tc>
        <w:tc>
          <w:tcPr>
            <w:tcW w:w="4497" w:type="dxa"/>
          </w:tcPr>
          <w:p w14:paraId="7D04834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12D0DB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874E88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107377ED" w14:textId="77777777" w:rsidTr="00555674">
        <w:trPr>
          <w:jc w:val="center"/>
        </w:trPr>
        <w:tc>
          <w:tcPr>
            <w:tcW w:w="675" w:type="dxa"/>
          </w:tcPr>
          <w:p w14:paraId="5C8CCA0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12</w:t>
            </w:r>
          </w:p>
        </w:tc>
        <w:tc>
          <w:tcPr>
            <w:tcW w:w="4497" w:type="dxa"/>
          </w:tcPr>
          <w:p w14:paraId="202E3F3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93BD2F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718E0C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500AE9" w14:textId="77777777" w:rsidTr="00555674">
        <w:trPr>
          <w:jc w:val="center"/>
        </w:trPr>
        <w:tc>
          <w:tcPr>
            <w:tcW w:w="675" w:type="dxa"/>
          </w:tcPr>
          <w:p w14:paraId="38CC85E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13</w:t>
            </w:r>
          </w:p>
        </w:tc>
        <w:tc>
          <w:tcPr>
            <w:tcW w:w="4497" w:type="dxa"/>
          </w:tcPr>
          <w:p w14:paraId="1939E1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C94C11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1C024C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70EA11D" w14:textId="77777777" w:rsidTr="00555674">
        <w:trPr>
          <w:jc w:val="center"/>
        </w:trPr>
        <w:tc>
          <w:tcPr>
            <w:tcW w:w="675" w:type="dxa"/>
          </w:tcPr>
          <w:p w14:paraId="40BF68F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14</w:t>
            </w:r>
          </w:p>
        </w:tc>
        <w:tc>
          <w:tcPr>
            <w:tcW w:w="4497" w:type="dxa"/>
          </w:tcPr>
          <w:p w14:paraId="0A2A507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45D36A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70572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193AC8" w14:textId="77777777" w:rsidTr="00555674">
        <w:trPr>
          <w:jc w:val="center"/>
        </w:trPr>
        <w:tc>
          <w:tcPr>
            <w:tcW w:w="675" w:type="dxa"/>
          </w:tcPr>
          <w:p w14:paraId="574785B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15</w:t>
            </w:r>
          </w:p>
        </w:tc>
        <w:tc>
          <w:tcPr>
            <w:tcW w:w="4497" w:type="dxa"/>
          </w:tcPr>
          <w:p w14:paraId="6DE18F7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149240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F877C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7227D67" w14:textId="77777777" w:rsidTr="00555674">
        <w:trPr>
          <w:jc w:val="center"/>
        </w:trPr>
        <w:tc>
          <w:tcPr>
            <w:tcW w:w="675" w:type="dxa"/>
          </w:tcPr>
          <w:p w14:paraId="12F0F65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16</w:t>
            </w:r>
          </w:p>
        </w:tc>
        <w:tc>
          <w:tcPr>
            <w:tcW w:w="4497" w:type="dxa"/>
          </w:tcPr>
          <w:p w14:paraId="4126CF1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8E4097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F4AE43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BD34DA2" w14:textId="77777777" w:rsidTr="00555674">
        <w:trPr>
          <w:jc w:val="center"/>
        </w:trPr>
        <w:tc>
          <w:tcPr>
            <w:tcW w:w="675" w:type="dxa"/>
          </w:tcPr>
          <w:p w14:paraId="3131CDA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17</w:t>
            </w:r>
          </w:p>
        </w:tc>
        <w:tc>
          <w:tcPr>
            <w:tcW w:w="4497" w:type="dxa"/>
          </w:tcPr>
          <w:p w14:paraId="5EAC705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5DA0A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AE9F11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5CDE4E8" w14:textId="77777777" w:rsidTr="00555674">
        <w:trPr>
          <w:jc w:val="center"/>
        </w:trPr>
        <w:tc>
          <w:tcPr>
            <w:tcW w:w="675" w:type="dxa"/>
          </w:tcPr>
          <w:p w14:paraId="54561BD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18</w:t>
            </w:r>
          </w:p>
        </w:tc>
        <w:tc>
          <w:tcPr>
            <w:tcW w:w="4497" w:type="dxa"/>
          </w:tcPr>
          <w:p w14:paraId="0677C93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C6F64A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7619F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AB21E3" w14:textId="77777777" w:rsidTr="00555674">
        <w:trPr>
          <w:jc w:val="center"/>
        </w:trPr>
        <w:tc>
          <w:tcPr>
            <w:tcW w:w="675" w:type="dxa"/>
          </w:tcPr>
          <w:p w14:paraId="46D34E2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19</w:t>
            </w:r>
          </w:p>
        </w:tc>
        <w:tc>
          <w:tcPr>
            <w:tcW w:w="4497" w:type="dxa"/>
          </w:tcPr>
          <w:p w14:paraId="336A1F0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9347EB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DED4CE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895119D" w14:textId="77777777" w:rsidTr="00555674">
        <w:trPr>
          <w:jc w:val="center"/>
        </w:trPr>
        <w:tc>
          <w:tcPr>
            <w:tcW w:w="675" w:type="dxa"/>
          </w:tcPr>
          <w:p w14:paraId="673FEC9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20</w:t>
            </w:r>
          </w:p>
        </w:tc>
        <w:tc>
          <w:tcPr>
            <w:tcW w:w="4497" w:type="dxa"/>
          </w:tcPr>
          <w:p w14:paraId="1A6513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9BDFD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0E7D2F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9D1A39B" w14:textId="77777777" w:rsidR="00BF33D9" w:rsidRDefault="00BF33D9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4A7E369E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670225E9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</w:t>
      </w:r>
    </w:p>
    <w:p w14:paraId="587545AB" w14:textId="4278123E" w:rsidR="00551322" w:rsidRPr="001F76CB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Podpis Przedstawiciela GAZ-SYSTEM </w:t>
      </w:r>
    </w:p>
    <w:sectPr w:rsidR="00551322" w:rsidRPr="001F76CB" w:rsidSect="009121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055" w:right="567" w:bottom="993" w:left="567" w:header="357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2AF6" w14:textId="77777777" w:rsidR="00310684" w:rsidRDefault="00310684">
      <w:r>
        <w:separator/>
      </w:r>
    </w:p>
  </w:endnote>
  <w:endnote w:type="continuationSeparator" w:id="0">
    <w:p w14:paraId="6A1DEF93" w14:textId="77777777" w:rsidR="00310684" w:rsidRDefault="00310684">
      <w:r>
        <w:continuationSeparator/>
      </w:r>
    </w:p>
  </w:endnote>
  <w:endnote w:type="continuationNotice" w:id="1">
    <w:p w14:paraId="65EF5D13" w14:textId="77777777" w:rsidR="00310684" w:rsidRDefault="00310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038D" w14:textId="77777777" w:rsidR="00403306" w:rsidRDefault="00F453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330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330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5E08B3" w14:textId="77777777" w:rsidR="00403306" w:rsidRDefault="004033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EC91" w14:textId="77777777" w:rsidR="00403306" w:rsidRDefault="0040330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5C52" w14:textId="7255B1C2" w:rsidR="00403306" w:rsidRDefault="00403306" w:rsidP="00683652">
    <w:pPr>
      <w:pStyle w:val="Stopka"/>
    </w:pPr>
  </w:p>
  <w:p w14:paraId="02E19720" w14:textId="77777777" w:rsidR="00403306" w:rsidRDefault="00403306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CB63" w14:textId="77777777" w:rsidR="00310684" w:rsidRDefault="00310684">
      <w:r>
        <w:separator/>
      </w:r>
    </w:p>
  </w:footnote>
  <w:footnote w:type="continuationSeparator" w:id="0">
    <w:p w14:paraId="7C3D4E48" w14:textId="77777777" w:rsidR="00310684" w:rsidRDefault="00310684">
      <w:r>
        <w:continuationSeparator/>
      </w:r>
    </w:p>
  </w:footnote>
  <w:footnote w:type="continuationNotice" w:id="1">
    <w:p w14:paraId="79318C2A" w14:textId="77777777" w:rsidR="00310684" w:rsidRDefault="00310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BAAE" w14:textId="77777777" w:rsidR="00AA4448" w:rsidRDefault="00AA4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170C" w14:textId="77777777" w:rsidR="00AA4448" w:rsidRDefault="00AA44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1907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</w:tblGrid>
    <w:tr w:rsidR="004E4307" w:rsidRPr="001B1A70" w14:paraId="76246263" w14:textId="77777777" w:rsidTr="001B1A70">
      <w:trPr>
        <w:trHeight w:hRule="exact" w:val="1276"/>
      </w:trPr>
      <w:tc>
        <w:tcPr>
          <w:tcW w:w="11907" w:type="dxa"/>
          <w:vAlign w:val="bottom"/>
        </w:tcPr>
        <w:p w14:paraId="50A42C61" w14:textId="63CD6E42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5DAAA262" w14:textId="576A053B" w:rsidR="004E4307" w:rsidRPr="001B1A70" w:rsidRDefault="004E4307" w:rsidP="001B1A70">
          <w:pPr>
            <w:tabs>
              <w:tab w:val="center" w:pos="4536"/>
              <w:tab w:val="right" w:pos="9072"/>
            </w:tabs>
            <w:ind w:left="750"/>
            <w:jc w:val="center"/>
            <w:rPr>
              <w:sz w:val="20"/>
              <w:szCs w:val="20"/>
            </w:rPr>
          </w:pPr>
        </w:p>
      </w:tc>
    </w:tr>
    <w:tr w:rsidR="004E4307" w:rsidRPr="001B1A70" w14:paraId="54464320" w14:textId="77777777" w:rsidTr="001B1A70">
      <w:tc>
        <w:tcPr>
          <w:tcW w:w="11907" w:type="dxa"/>
        </w:tcPr>
        <w:p w14:paraId="6CDF7988" w14:textId="77777777" w:rsidR="004E4307" w:rsidRPr="001B1A70" w:rsidRDefault="004E4307" w:rsidP="004E4307">
          <w:pPr>
            <w:tabs>
              <w:tab w:val="center" w:pos="4536"/>
              <w:tab w:val="right" w:pos="9072"/>
            </w:tabs>
            <w:jc w:val="center"/>
            <w:rPr>
              <w:b/>
              <w:noProof/>
              <w:sz w:val="20"/>
              <w:szCs w:val="20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0E5711CE" wp14:editId="3265E653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 xmlns:a="http://schemas.openxmlformats.org/drawingml/2006/main" xmlns:a14="http://schemas.microsoft.com/office/drawing/2010/main" xmlns:arto="http://schemas.microsoft.com/office/word/2006/arto">
                <w:pict w14:anchorId="0B11C7F6">
                  <v:group id="Group 3" style="position:absolute;margin-left:27.7pt;margin-top:4.8pt;width:531.65pt;height:.05pt;z-index:251666432" coordsize="10633,1" coordorigin="640,2027" o:spid="_x0000_s1026" w14:anchorId="71DB2A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">
                    <v:shapetype id="_x0000_t32" coordsize="21600,21600" o:oned="t" filled="f" o:spt="32" path="m,l21600,21600e">
                      <v:path fillok="f" arrowok="t" o:connecttype="none"/>
                      <o:lock v:ext="edit" shapetype="t"/>
                    </v:shapetype>
                    <v:shape id="AutoShape 1" style="position:absolute;left:640;top:2027;width:8060;height:0;visibility:visible;mso-wrap-style:square" o:spid="_x0000_s1027" strokecolor="#ff5d23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/>
                    <v:shape id="AutoShape 2" style="position:absolute;left:8700;top:2028;width:2573;height:0;visibility:visible;mso-wrap-style:square" o:spid="_x0000_s1028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"/>
                  </v:group>
                </w:pict>
              </mc:Fallback>
            </mc:AlternateContent>
          </w:r>
        </w:p>
      </w:tc>
    </w:tr>
  </w:tbl>
  <w:p w14:paraId="268A120C" w14:textId="77777777" w:rsidR="00403306" w:rsidRPr="001B1A70" w:rsidRDefault="00403306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EEB"/>
    <w:multiLevelType w:val="hybridMultilevel"/>
    <w:tmpl w:val="02304844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7942DA"/>
    <w:multiLevelType w:val="hybridMultilevel"/>
    <w:tmpl w:val="72AC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08"/>
    <w:multiLevelType w:val="hybridMultilevel"/>
    <w:tmpl w:val="E69814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89E"/>
    <w:multiLevelType w:val="hybridMultilevel"/>
    <w:tmpl w:val="F53C81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70D"/>
    <w:multiLevelType w:val="hybridMultilevel"/>
    <w:tmpl w:val="CDB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A2D9D"/>
    <w:multiLevelType w:val="hybridMultilevel"/>
    <w:tmpl w:val="0A90B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19FF"/>
    <w:multiLevelType w:val="hybridMultilevel"/>
    <w:tmpl w:val="F14ECB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15762D"/>
    <w:multiLevelType w:val="hybridMultilevel"/>
    <w:tmpl w:val="F23216BA"/>
    <w:lvl w:ilvl="0" w:tplc="B7A2463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9E72E69"/>
    <w:multiLevelType w:val="hybridMultilevel"/>
    <w:tmpl w:val="7304E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A3153"/>
    <w:multiLevelType w:val="hybridMultilevel"/>
    <w:tmpl w:val="DCBCD9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5630819">
    <w:abstractNumId w:val="3"/>
  </w:num>
  <w:num w:numId="2" w16cid:durableId="828014192">
    <w:abstractNumId w:val="0"/>
  </w:num>
  <w:num w:numId="3" w16cid:durableId="705373544">
    <w:abstractNumId w:val="2"/>
  </w:num>
  <w:num w:numId="4" w16cid:durableId="1560826651">
    <w:abstractNumId w:val="8"/>
  </w:num>
  <w:num w:numId="5" w16cid:durableId="483668953">
    <w:abstractNumId w:val="4"/>
  </w:num>
  <w:num w:numId="6" w16cid:durableId="179705907">
    <w:abstractNumId w:val="1"/>
  </w:num>
  <w:num w:numId="7" w16cid:durableId="834809116">
    <w:abstractNumId w:val="9"/>
  </w:num>
  <w:num w:numId="8" w16cid:durableId="423771306">
    <w:abstractNumId w:val="5"/>
  </w:num>
  <w:num w:numId="9" w16cid:durableId="1464543382">
    <w:abstractNumId w:val="6"/>
  </w:num>
  <w:num w:numId="10" w16cid:durableId="187180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13012"/>
    <w:rsid w:val="00014D1B"/>
    <w:rsid w:val="000250EE"/>
    <w:rsid w:val="00037760"/>
    <w:rsid w:val="00044643"/>
    <w:rsid w:val="0005382A"/>
    <w:rsid w:val="000556EC"/>
    <w:rsid w:val="00062906"/>
    <w:rsid w:val="000721FC"/>
    <w:rsid w:val="00073063"/>
    <w:rsid w:val="00095E43"/>
    <w:rsid w:val="0009696A"/>
    <w:rsid w:val="000A156F"/>
    <w:rsid w:val="000B584A"/>
    <w:rsid w:val="000C0673"/>
    <w:rsid w:val="000C739A"/>
    <w:rsid w:val="000D0995"/>
    <w:rsid w:val="000F30A8"/>
    <w:rsid w:val="00116B20"/>
    <w:rsid w:val="00122C07"/>
    <w:rsid w:val="001305F8"/>
    <w:rsid w:val="0015156B"/>
    <w:rsid w:val="00163066"/>
    <w:rsid w:val="00163E04"/>
    <w:rsid w:val="0016508D"/>
    <w:rsid w:val="00172807"/>
    <w:rsid w:val="00181BB5"/>
    <w:rsid w:val="00191BE5"/>
    <w:rsid w:val="00193B38"/>
    <w:rsid w:val="001A2C9D"/>
    <w:rsid w:val="001A7DCD"/>
    <w:rsid w:val="001B1A70"/>
    <w:rsid w:val="001D3646"/>
    <w:rsid w:val="001E3562"/>
    <w:rsid w:val="001E7E02"/>
    <w:rsid w:val="001F4089"/>
    <w:rsid w:val="001F76CB"/>
    <w:rsid w:val="00207F52"/>
    <w:rsid w:val="00232933"/>
    <w:rsid w:val="0023441D"/>
    <w:rsid w:val="0027510F"/>
    <w:rsid w:val="00275606"/>
    <w:rsid w:val="00292821"/>
    <w:rsid w:val="00296268"/>
    <w:rsid w:val="002A606F"/>
    <w:rsid w:val="002B1E1E"/>
    <w:rsid w:val="002B25F3"/>
    <w:rsid w:val="002B4C71"/>
    <w:rsid w:val="002C2456"/>
    <w:rsid w:val="002C6C8F"/>
    <w:rsid w:val="002C6C90"/>
    <w:rsid w:val="002D276E"/>
    <w:rsid w:val="002F0CC0"/>
    <w:rsid w:val="002F3077"/>
    <w:rsid w:val="002F4592"/>
    <w:rsid w:val="00300330"/>
    <w:rsid w:val="00302016"/>
    <w:rsid w:val="00302F4D"/>
    <w:rsid w:val="0030770B"/>
    <w:rsid w:val="00310684"/>
    <w:rsid w:val="00314262"/>
    <w:rsid w:val="00324985"/>
    <w:rsid w:val="003353B5"/>
    <w:rsid w:val="00342CD7"/>
    <w:rsid w:val="00351A97"/>
    <w:rsid w:val="00357E28"/>
    <w:rsid w:val="003623A6"/>
    <w:rsid w:val="00362CD6"/>
    <w:rsid w:val="00371DFC"/>
    <w:rsid w:val="003A34B5"/>
    <w:rsid w:val="003D0CAC"/>
    <w:rsid w:val="003E524C"/>
    <w:rsid w:val="003F05F8"/>
    <w:rsid w:val="00403306"/>
    <w:rsid w:val="0040371A"/>
    <w:rsid w:val="004058B8"/>
    <w:rsid w:val="0041391C"/>
    <w:rsid w:val="00425763"/>
    <w:rsid w:val="004412A6"/>
    <w:rsid w:val="00442077"/>
    <w:rsid w:val="004431C8"/>
    <w:rsid w:val="004431C9"/>
    <w:rsid w:val="00443970"/>
    <w:rsid w:val="00454435"/>
    <w:rsid w:val="00454984"/>
    <w:rsid w:val="004607B7"/>
    <w:rsid w:val="0046116D"/>
    <w:rsid w:val="004640E9"/>
    <w:rsid w:val="00473268"/>
    <w:rsid w:val="00477DDC"/>
    <w:rsid w:val="00490333"/>
    <w:rsid w:val="004A33D3"/>
    <w:rsid w:val="004C4369"/>
    <w:rsid w:val="004E4307"/>
    <w:rsid w:val="004F624A"/>
    <w:rsid w:val="0050035D"/>
    <w:rsid w:val="00503BF4"/>
    <w:rsid w:val="00523FB9"/>
    <w:rsid w:val="0052419E"/>
    <w:rsid w:val="005275E8"/>
    <w:rsid w:val="0053162B"/>
    <w:rsid w:val="00531B20"/>
    <w:rsid w:val="005351C4"/>
    <w:rsid w:val="0053739F"/>
    <w:rsid w:val="005473B6"/>
    <w:rsid w:val="00551322"/>
    <w:rsid w:val="0055337A"/>
    <w:rsid w:val="00553C40"/>
    <w:rsid w:val="00555674"/>
    <w:rsid w:val="00556C1B"/>
    <w:rsid w:val="005573A3"/>
    <w:rsid w:val="0056600E"/>
    <w:rsid w:val="00567CD2"/>
    <w:rsid w:val="005714E3"/>
    <w:rsid w:val="00577520"/>
    <w:rsid w:val="00580308"/>
    <w:rsid w:val="00584E07"/>
    <w:rsid w:val="00593874"/>
    <w:rsid w:val="005A6E2F"/>
    <w:rsid w:val="005A7014"/>
    <w:rsid w:val="005B514A"/>
    <w:rsid w:val="005B75BB"/>
    <w:rsid w:val="005D01DA"/>
    <w:rsid w:val="005E556B"/>
    <w:rsid w:val="005E6272"/>
    <w:rsid w:val="0060156A"/>
    <w:rsid w:val="0060171F"/>
    <w:rsid w:val="00614CD6"/>
    <w:rsid w:val="00644FE7"/>
    <w:rsid w:val="00645EAE"/>
    <w:rsid w:val="0065134A"/>
    <w:rsid w:val="00660212"/>
    <w:rsid w:val="006665EA"/>
    <w:rsid w:val="00667A75"/>
    <w:rsid w:val="006708F9"/>
    <w:rsid w:val="0067280F"/>
    <w:rsid w:val="00675B69"/>
    <w:rsid w:val="00683652"/>
    <w:rsid w:val="00696DFD"/>
    <w:rsid w:val="006C1C58"/>
    <w:rsid w:val="006C58DF"/>
    <w:rsid w:val="006D06C7"/>
    <w:rsid w:val="006D1298"/>
    <w:rsid w:val="006F25FF"/>
    <w:rsid w:val="006F35BF"/>
    <w:rsid w:val="00710BE6"/>
    <w:rsid w:val="00725157"/>
    <w:rsid w:val="00735B8A"/>
    <w:rsid w:val="00736B6B"/>
    <w:rsid w:val="00740F06"/>
    <w:rsid w:val="00741D40"/>
    <w:rsid w:val="00745C07"/>
    <w:rsid w:val="007741BC"/>
    <w:rsid w:val="007807EE"/>
    <w:rsid w:val="0078148D"/>
    <w:rsid w:val="0078536A"/>
    <w:rsid w:val="007861BC"/>
    <w:rsid w:val="0079258D"/>
    <w:rsid w:val="00795F07"/>
    <w:rsid w:val="007C025B"/>
    <w:rsid w:val="007D5756"/>
    <w:rsid w:val="007F21C4"/>
    <w:rsid w:val="007F70DE"/>
    <w:rsid w:val="0080355D"/>
    <w:rsid w:val="00804C04"/>
    <w:rsid w:val="0080589F"/>
    <w:rsid w:val="008124E5"/>
    <w:rsid w:val="00815649"/>
    <w:rsid w:val="008159F7"/>
    <w:rsid w:val="00835C57"/>
    <w:rsid w:val="0084116E"/>
    <w:rsid w:val="00846ED6"/>
    <w:rsid w:val="00850DCE"/>
    <w:rsid w:val="00855336"/>
    <w:rsid w:val="00856AAB"/>
    <w:rsid w:val="00857B73"/>
    <w:rsid w:val="008A0AEB"/>
    <w:rsid w:val="008C0124"/>
    <w:rsid w:val="008C6912"/>
    <w:rsid w:val="008D5017"/>
    <w:rsid w:val="008E3BA0"/>
    <w:rsid w:val="0090064E"/>
    <w:rsid w:val="00903DE9"/>
    <w:rsid w:val="009046E3"/>
    <w:rsid w:val="0091215E"/>
    <w:rsid w:val="009310BD"/>
    <w:rsid w:val="0093459B"/>
    <w:rsid w:val="00936267"/>
    <w:rsid w:val="00961E87"/>
    <w:rsid w:val="0097671B"/>
    <w:rsid w:val="009869B9"/>
    <w:rsid w:val="009A0A08"/>
    <w:rsid w:val="009C0873"/>
    <w:rsid w:val="009C2F74"/>
    <w:rsid w:val="009D6B09"/>
    <w:rsid w:val="009E7043"/>
    <w:rsid w:val="009E7EBC"/>
    <w:rsid w:val="009F2EB6"/>
    <w:rsid w:val="009F4C68"/>
    <w:rsid w:val="00A02277"/>
    <w:rsid w:val="00A2406A"/>
    <w:rsid w:val="00A25AE4"/>
    <w:rsid w:val="00A25BC4"/>
    <w:rsid w:val="00A26335"/>
    <w:rsid w:val="00A631DD"/>
    <w:rsid w:val="00A663E0"/>
    <w:rsid w:val="00A73F28"/>
    <w:rsid w:val="00A743F2"/>
    <w:rsid w:val="00A810B9"/>
    <w:rsid w:val="00A8242D"/>
    <w:rsid w:val="00A86B6C"/>
    <w:rsid w:val="00AA4448"/>
    <w:rsid w:val="00AB2DFC"/>
    <w:rsid w:val="00AC6838"/>
    <w:rsid w:val="00AD498D"/>
    <w:rsid w:val="00AF319F"/>
    <w:rsid w:val="00B07436"/>
    <w:rsid w:val="00B14984"/>
    <w:rsid w:val="00B171B6"/>
    <w:rsid w:val="00B3003C"/>
    <w:rsid w:val="00B63FF5"/>
    <w:rsid w:val="00B743A9"/>
    <w:rsid w:val="00B75DF8"/>
    <w:rsid w:val="00B81FCD"/>
    <w:rsid w:val="00B837A0"/>
    <w:rsid w:val="00B854D3"/>
    <w:rsid w:val="00B914F8"/>
    <w:rsid w:val="00BB36F3"/>
    <w:rsid w:val="00BB5EC5"/>
    <w:rsid w:val="00BC65E5"/>
    <w:rsid w:val="00BC7831"/>
    <w:rsid w:val="00BF33D9"/>
    <w:rsid w:val="00BF6430"/>
    <w:rsid w:val="00C02E7D"/>
    <w:rsid w:val="00C133C2"/>
    <w:rsid w:val="00C21D50"/>
    <w:rsid w:val="00C40AA4"/>
    <w:rsid w:val="00C624E8"/>
    <w:rsid w:val="00C63695"/>
    <w:rsid w:val="00C91CF9"/>
    <w:rsid w:val="00C922A1"/>
    <w:rsid w:val="00CA627F"/>
    <w:rsid w:val="00CC08DD"/>
    <w:rsid w:val="00CC41A9"/>
    <w:rsid w:val="00CD578C"/>
    <w:rsid w:val="00CD5D98"/>
    <w:rsid w:val="00CD5EE3"/>
    <w:rsid w:val="00CD66E4"/>
    <w:rsid w:val="00CE14E8"/>
    <w:rsid w:val="00CE2E3A"/>
    <w:rsid w:val="00D01556"/>
    <w:rsid w:val="00D01DC8"/>
    <w:rsid w:val="00D06A02"/>
    <w:rsid w:val="00D13C93"/>
    <w:rsid w:val="00D35580"/>
    <w:rsid w:val="00D35AD4"/>
    <w:rsid w:val="00D53DDF"/>
    <w:rsid w:val="00D5721F"/>
    <w:rsid w:val="00D626B5"/>
    <w:rsid w:val="00DB44FE"/>
    <w:rsid w:val="00DB6292"/>
    <w:rsid w:val="00DD221C"/>
    <w:rsid w:val="00DD348D"/>
    <w:rsid w:val="00DE1696"/>
    <w:rsid w:val="00DE2E0B"/>
    <w:rsid w:val="00DE3AEF"/>
    <w:rsid w:val="00DF0029"/>
    <w:rsid w:val="00DF5C96"/>
    <w:rsid w:val="00E034F9"/>
    <w:rsid w:val="00E160A6"/>
    <w:rsid w:val="00E47905"/>
    <w:rsid w:val="00E70A26"/>
    <w:rsid w:val="00E831EA"/>
    <w:rsid w:val="00E9032E"/>
    <w:rsid w:val="00E92427"/>
    <w:rsid w:val="00E945D1"/>
    <w:rsid w:val="00E96FC9"/>
    <w:rsid w:val="00ED09A8"/>
    <w:rsid w:val="00ED09A9"/>
    <w:rsid w:val="00EE1EFD"/>
    <w:rsid w:val="00EE70A9"/>
    <w:rsid w:val="00EF15BA"/>
    <w:rsid w:val="00F00488"/>
    <w:rsid w:val="00F07496"/>
    <w:rsid w:val="00F13219"/>
    <w:rsid w:val="00F14B85"/>
    <w:rsid w:val="00F17C03"/>
    <w:rsid w:val="00F21D0B"/>
    <w:rsid w:val="00F3178A"/>
    <w:rsid w:val="00F4535C"/>
    <w:rsid w:val="00F702CB"/>
    <w:rsid w:val="00F74DA5"/>
    <w:rsid w:val="00F76907"/>
    <w:rsid w:val="00F80945"/>
    <w:rsid w:val="00F84431"/>
    <w:rsid w:val="00F974F5"/>
    <w:rsid w:val="00FA004F"/>
    <w:rsid w:val="00FA54DE"/>
    <w:rsid w:val="00FB7C9F"/>
    <w:rsid w:val="00FD1C9D"/>
    <w:rsid w:val="00FE068F"/>
    <w:rsid w:val="00FE09B7"/>
    <w:rsid w:val="00FE474F"/>
    <w:rsid w:val="00FF0F98"/>
    <w:rsid w:val="00FF10C7"/>
    <w:rsid w:val="07C19043"/>
    <w:rsid w:val="35F99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5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721FC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4033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33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3306"/>
    <w:pPr>
      <w:ind w:left="720"/>
      <w:contextualSpacing/>
    </w:pPr>
  </w:style>
  <w:style w:type="character" w:customStyle="1" w:styleId="hps">
    <w:name w:val="hps"/>
    <w:basedOn w:val="Domylnaczcionkaakapitu"/>
    <w:rsid w:val="00425763"/>
  </w:style>
  <w:style w:type="character" w:customStyle="1" w:styleId="shorttext">
    <w:name w:val="short_text"/>
    <w:basedOn w:val="Domylnaczcionkaakapitu"/>
    <w:rsid w:val="00FB7C9F"/>
  </w:style>
  <w:style w:type="character" w:styleId="Odwoaniedokomentarza">
    <w:name w:val="annotation reference"/>
    <w:basedOn w:val="Domylnaczcionkaakapitu"/>
    <w:rsid w:val="001A2C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2C9D"/>
  </w:style>
  <w:style w:type="character" w:customStyle="1" w:styleId="TekstkomentarzaZnak">
    <w:name w:val="Tekst komentarza Znak"/>
    <w:basedOn w:val="Domylnaczcionkaakapitu"/>
    <w:link w:val="Tekstkomentarza"/>
    <w:rsid w:val="001A2C9D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rsid w:val="001A2C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2C9D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A2C9D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3077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770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721FC"/>
    <w:rPr>
      <w:rFonts w:ascii="Century Gothic" w:eastAsiaTheme="majorEastAsia" w:hAnsi="Century Gothic" w:cstheme="majorBidi"/>
      <w:b/>
      <w:bCs/>
      <w:szCs w:val="28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0721FC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0721FC"/>
    <w:rPr>
      <w:b/>
    </w:rPr>
  </w:style>
  <w:style w:type="character" w:customStyle="1" w:styleId="ui-provider">
    <w:name w:val="ui-provider"/>
    <w:basedOn w:val="Domylnaczcionkaakapitu"/>
    <w:rsid w:val="007D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BE3E5-30D7-4733-885F-07D1B7331A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2211A-D991-4D28-827A-04F949FCC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B9E2C-9202-4C3D-A6E5-C8E5A42FB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B1499C-81F5-487F-92CF-C73E590B7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3</Pages>
  <Words>645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cp:lastModifiedBy/>
  <cp:revision>1</cp:revision>
  <cp:lastPrinted>2010-02-16T18:54:00Z</cp:lastPrinted>
  <dcterms:created xsi:type="dcterms:W3CDTF">2024-09-20T11:47:00Z</dcterms:created>
  <dcterms:modified xsi:type="dcterms:W3CDTF">2024-09-20T11:47:00Z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